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การขอต่ออายุใบอนุญาตประกอบกิจการรับทำการเก็บและขนมูลฝอยติดเชื้อ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552E7F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การขอต่ออายุใบอนุญาตประกอบกิจการรับทำการเก็บและขนมูลฝอยติดเชื้อ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8445C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8445C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C8445C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กฎกระทรวงว่าด้วยการกำจัดมูลฝอยติดเชื้อพ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ประกอบกิจการรับทำการเก็บและขนมูลฝอยติดเชื้อ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13:48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C8445C" w:rsidRPr="00A72D0A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C8445C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C8445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445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เก็บและขนมูลฝอยติดเชื้อโดยทำเป็นธุรกิจหรือได้รับประโยชน์ตอบแทนด้วยการคิดค่าบริการ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C8445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445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ยานพาหนะขนมูลฝอยทั่วไปด้านผู้ขับขี่และผู้ปฏิบัติงานประจำยานพาหนะด้านสุขลักษณะวิธีการเก็บขนมูลฝอยติดเชื้อต้องถูกต้องตามหลักเกณฑ์และมีวิธีการควบคุมกำกับการขนส่งเพื่อป้องกันการลักลอบทิ้งมูลฝอยให้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133"/>
        <w:gridCol w:w="2727"/>
        <w:gridCol w:w="1368"/>
        <w:gridCol w:w="1575"/>
        <w:gridCol w:w="1908"/>
      </w:tblGrid>
      <w:tr w:rsidR="00313D38" w:rsidRPr="000C2AAC" w:rsidTr="00C8445C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33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727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5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908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C8445C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ผู้ขอรับใบอนุญาตยื่นคำขอต่ออายุใบอนุญาตประกอบกิจการรับทำการเก็บและขน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มูลฝอยติดเชื้อพร้อมหลักฐานที่ท้องถิ่นกำหนด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C8445C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C8445C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C8445C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รับทำการเก็บและขนมูลฝอยติดเชื้อ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ในกรณีที่เจ้าพนักงานท้องถิ่นไม่อาจออกใบอนุญาต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C8445C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C8445C" w:rsidRPr="000C2AAC" w:rsidRDefault="00C8445C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สำเนาใบอนุญาตตามกฎหมายว่าด้วยการควบคุมอาคาร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ในกรณีที่มีสถานีขนถ่าย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เอกสารหรือหลักฐานแสดงคุณวุฒิของเจ้าหน้าที่รับผิดชอบในการเก็บและขนมูล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ฝอยติดเชื้ออย่างน้อยหนึ่งคน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กว่าปริญญาตรีหรือเทียบเท่าในสาขาวิทยาศาสตร์ด้านสาธารณสุขสุขาภิบาลชีววิทยาและวิทยาศาสตร์การแพทย์ด้านใดด้านหนึ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รับกำจัดมูลฝอยติดเชื้อ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ขนกับผู้กำจัด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เก็บขน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การป้องกันและระงับการแพร่เชื้อหรืออันตรายที่อาจเกิดจากมูลฝอยติด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ตามหลักสูตรและระยะเวลาที่กระทรวงสาธารณสุขกำหนดโดยประกาศในราชกิจจานุเบกษา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ใบรับรองแพทย์หรือเอกสารแสดงการตรวจสุขภาพประจำปีของผู้ปฏิบัติงานในการเก็บขนมูลฝอยติดเชื้อ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อัตราค่าธรรมเนียมต่ออายุใบอนุญาตรับทำการเก็บและขนมูลฝอยติดเชื้อ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บาทต่อปีอัตราค่าธรรมเนียมต่ออายุใบอนุญาตรับทำการเก็บและขนมูลฝอยติดเชื้อ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C8445C" w:rsidRDefault="00C8445C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C8445C" w:rsidRDefault="00C8445C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C8445C" w:rsidRDefault="00C8445C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E5D" w:rsidRDefault="00061E5D" w:rsidP="00C81DB8">
      <w:pPr>
        <w:spacing w:after="0" w:line="240" w:lineRule="auto"/>
      </w:pPr>
      <w:r>
        <w:separator/>
      </w:r>
    </w:p>
  </w:endnote>
  <w:endnote w:type="continuationSeparator" w:id="1">
    <w:p w:rsidR="00061E5D" w:rsidRDefault="00061E5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E5D" w:rsidRDefault="00061E5D" w:rsidP="00C81DB8">
      <w:pPr>
        <w:spacing w:after="0" w:line="240" w:lineRule="auto"/>
      </w:pPr>
      <w:r>
        <w:separator/>
      </w:r>
    </w:p>
  </w:footnote>
  <w:footnote w:type="continuationSeparator" w:id="1">
    <w:p w:rsidR="00061E5D" w:rsidRDefault="00061E5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52E7F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D42AC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D42A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1E5D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52E7F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D42AC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8445C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654</TotalTime>
  <Pages>10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2015-08-04T08:36:00Z</cp:lastPrinted>
  <dcterms:created xsi:type="dcterms:W3CDTF">2015-04-23T03:41:00Z</dcterms:created>
  <dcterms:modified xsi:type="dcterms:W3CDTF">2015-08-04T08:38:00Z</dcterms:modified>
</cp:coreProperties>
</file>